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907E6" w:rsidRPr="008D329F" w:rsidTr="00DB202C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907E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="00D907E6" w:rsidRPr="00D907E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ΠΟΛΙΤΙΚΩΝ ΜΗΧΑΝΙΚΩΝ-5</w:t>
            </w:r>
            <w:r w:rsidR="00D907E6"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907E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</w:p>
        </w:tc>
      </w:tr>
      <w:tr w:rsidR="00D907E6" w:rsidRPr="008D329F" w:rsidTr="00DB202C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907E6" w:rsidRPr="008D329F" w:rsidTr="00DB202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907E6" w:rsidRPr="008D329F" w:rsidTr="00DB202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907E6" w:rsidRPr="008D329F" w:rsidTr="00DB202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907E6" w:rsidRPr="004D4486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D448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</w:p>
          <w:p w:rsidR="00D907E6" w:rsidRPr="00BC0748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 w:eastAsia="el-GR"/>
              </w:rPr>
            </w:pPr>
            <w:r w:rsidRPr="00240910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240910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Τόνερ</w:t>
            </w:r>
            <w:proofErr w:type="spellEnd"/>
            <w:r w:rsidRPr="00240910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HP 12A Q2612A </w:t>
            </w:r>
          </w:p>
          <w:p w:rsidR="00D907E6" w:rsidRPr="00BC0748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ΓΝΗΣΙΟ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907E6" w:rsidRPr="008D329F" w:rsidTr="00DB202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907E6" w:rsidRDefault="00D907E6" w:rsidP="00DB202C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proofErr w:type="gramStart"/>
            <w:r>
              <w:rPr>
                <w:color w:val="000000"/>
                <w:szCs w:val="22"/>
              </w:rPr>
              <w:t>Σελίδες</w:t>
            </w:r>
            <w:proofErr w:type="spellEnd"/>
            <w:r>
              <w:rPr>
                <w:color w:val="000000"/>
                <w:szCs w:val="22"/>
              </w:rPr>
              <w:t xml:space="preserve"> :</w:t>
            </w:r>
            <w:proofErr w:type="gramEnd"/>
            <w:r>
              <w:rPr>
                <w:color w:val="000000"/>
                <w:szCs w:val="22"/>
              </w:rPr>
              <w:t xml:space="preserve"> 2000</w:t>
            </w:r>
          </w:p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907E6" w:rsidRPr="008D329F" w:rsidTr="00DB202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907E6" w:rsidRPr="008D329F" w:rsidRDefault="00AC37BB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07E6" w:rsidRPr="008D329F" w:rsidRDefault="00D907E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750C3" w:rsidRPr="008D329F" w:rsidTr="00DB202C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750C3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="005750C3" w:rsidRPr="005750C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ΠΟΛΙΤΙΚΩΝ ΜΗΧΑΝΙΚΩΝ-6</w:t>
            </w:r>
            <w:r w:rsidR="005750C3"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5750C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</w:p>
        </w:tc>
      </w:tr>
      <w:tr w:rsidR="005750C3" w:rsidRPr="008D329F" w:rsidTr="00DB202C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5750C3" w:rsidRPr="008D329F" w:rsidTr="00DB202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5750C3" w:rsidRPr="008D329F" w:rsidTr="00DB202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750C3" w:rsidRPr="008D329F" w:rsidTr="00DB202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750C3" w:rsidRPr="00CF5B04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CF5B0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Τόνερ </w:t>
            </w:r>
            <w:r w:rsidRPr="00CF5B0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HP</w:t>
            </w:r>
            <w:r w:rsidRPr="00CF5B0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CF5B0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CF</w:t>
            </w:r>
            <w:r w:rsidRPr="00CF5B0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289</w:t>
            </w:r>
            <w:r w:rsidRPr="00CF5B0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X</w:t>
            </w:r>
            <w:r w:rsidRPr="00CF5B0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CF5B0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Black</w:t>
            </w:r>
          </w:p>
          <w:p w:rsidR="005750C3" w:rsidRPr="00CF5B04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F5B0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ΓΝΗΣΙΟ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750C3" w:rsidRPr="008D329F" w:rsidTr="00DB202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9685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Σελίδες : </w:t>
            </w:r>
            <w:r w:rsidRPr="00C9685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10000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750C3" w:rsidRPr="008D329F" w:rsidTr="00DB202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750C3" w:rsidRPr="008D329F" w:rsidRDefault="00AC37BB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750C3" w:rsidRPr="008D329F" w:rsidRDefault="005750C3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D907E6" w:rsidRDefault="00D907E6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C5986" w:rsidRPr="008D329F" w:rsidTr="00DB202C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 ΠΟΛΙΤΙΚΩΝ ΜΗΧΑΝΙΚΩΝ-7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</w:p>
        </w:tc>
      </w:tr>
      <w:tr w:rsidR="00AC5986" w:rsidRPr="008D329F" w:rsidTr="00DB202C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C5986" w:rsidRPr="008D329F" w:rsidTr="00DB202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C5986" w:rsidRPr="008D329F" w:rsidTr="00DB202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C5986" w:rsidRPr="008D329F" w:rsidTr="00DB202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5986" w:rsidRPr="00CF5F74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CF5F7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Τόνερ </w:t>
            </w:r>
            <w:r w:rsidRPr="00CF5F7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LEXMARK</w:t>
            </w:r>
            <w:r w:rsidRPr="00CF5F7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CF5F7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B</w:t>
            </w:r>
            <w:r w:rsidRPr="00CF5F7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242</w:t>
            </w:r>
            <w:r w:rsidRPr="00CF5F7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H</w:t>
            </w:r>
            <w:r w:rsidRPr="00CF5F7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00 </w:t>
            </w:r>
            <w:r w:rsidRPr="00CF5F7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Black</w:t>
            </w:r>
          </w:p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F5F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ΓΝΗΣΙΟ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C5986" w:rsidRPr="008D329F" w:rsidTr="00DB202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lastRenderedPageBreak/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5986" w:rsidRDefault="00AC5986" w:rsidP="00DB202C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proofErr w:type="gramStart"/>
            <w:r>
              <w:rPr>
                <w:color w:val="000000"/>
                <w:szCs w:val="22"/>
              </w:rPr>
              <w:t>Σελίδες</w:t>
            </w:r>
            <w:proofErr w:type="spellEnd"/>
            <w:r>
              <w:rPr>
                <w:color w:val="000000"/>
                <w:szCs w:val="22"/>
              </w:rPr>
              <w:t xml:space="preserve"> :</w:t>
            </w:r>
            <w:proofErr w:type="gramEnd"/>
            <w:r>
              <w:rPr>
                <w:color w:val="000000"/>
                <w:szCs w:val="22"/>
              </w:rPr>
              <w:t xml:space="preserve"> 6000</w:t>
            </w:r>
          </w:p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C5986" w:rsidRPr="008D329F" w:rsidTr="00DB202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C5986" w:rsidRPr="008D329F" w:rsidRDefault="00AC37BB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bookmarkStart w:id="0" w:name="_GoBack" w:colFirst="2" w:colLast="2"/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C5986" w:rsidRPr="008D329F" w:rsidRDefault="00AC5986" w:rsidP="00AC37B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5986" w:rsidRPr="008D329F" w:rsidRDefault="00AC5986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bookmarkEnd w:id="0"/>
    </w:tbl>
    <w:p w:rsidR="005750C3" w:rsidRDefault="005750C3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B202C" w:rsidRPr="008D329F" w:rsidTr="00DB202C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B202C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E85B3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ΠΟΛΙΤΙΚΩΝ ΜΗΧΑΝΙΚΩΝ-8</w:t>
            </w:r>
          </w:p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B202C" w:rsidRPr="008D329F" w:rsidTr="00DB202C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B202C" w:rsidRPr="008D329F" w:rsidTr="00DB202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B202C" w:rsidRPr="008D329F" w:rsidTr="00DB202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B202C" w:rsidRPr="008D329F" w:rsidTr="00DB202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202C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gramStart"/>
            <w:r w:rsidRPr="005F6803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1  toner</w:t>
            </w:r>
            <w:proofErr w:type="gramEnd"/>
            <w:r w:rsidRPr="005F6803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SAMSUNG MLT-D116S/ELS Black</w:t>
            </w:r>
          </w:p>
          <w:p w:rsidR="00DB202C" w:rsidRPr="00BE60F6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</w:p>
          <w:p w:rsidR="00DB202C" w:rsidRPr="00864451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B202C" w:rsidRPr="008D329F" w:rsidTr="00DB202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Γνήσιο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B202C" w:rsidRPr="008D329F" w:rsidTr="00DB202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202C" w:rsidRDefault="00DB202C" w:rsidP="00DB202C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proofErr w:type="gramStart"/>
            <w:r>
              <w:rPr>
                <w:color w:val="000000"/>
                <w:szCs w:val="22"/>
              </w:rPr>
              <w:t>Σελίδες</w:t>
            </w:r>
            <w:proofErr w:type="spellEnd"/>
            <w:r>
              <w:rPr>
                <w:color w:val="000000"/>
                <w:szCs w:val="22"/>
              </w:rPr>
              <w:t xml:space="preserve"> :</w:t>
            </w:r>
            <w:proofErr w:type="gramEnd"/>
            <w:r>
              <w:rPr>
                <w:color w:val="000000"/>
                <w:szCs w:val="22"/>
              </w:rPr>
              <w:t xml:space="preserve"> 3000</w:t>
            </w:r>
          </w:p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B202C" w:rsidRPr="008D329F" w:rsidTr="00DB202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B202C" w:rsidRPr="008D329F" w:rsidRDefault="00AC37BB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B202C" w:rsidRPr="008D329F" w:rsidRDefault="00DB202C" w:rsidP="00AC37B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DB202C" w:rsidRDefault="00DB202C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B202C" w:rsidRPr="008D329F" w:rsidTr="00DB202C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85B37" w:rsidRPr="00E85B37" w:rsidRDefault="00DB202C" w:rsidP="00E85B3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E85B3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85B3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ΠΟΛΙΤΙΚΩΝ ΜΗΧΑΝΙΚΩΝ-9</w:t>
            </w:r>
          </w:p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</w:p>
        </w:tc>
      </w:tr>
      <w:tr w:rsidR="00DB202C" w:rsidRPr="008D329F" w:rsidTr="00DB202C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B202C" w:rsidRPr="008D329F" w:rsidTr="00DB202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B202C" w:rsidRPr="008D329F" w:rsidTr="00DB202C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B202C" w:rsidRPr="008D329F" w:rsidTr="00DB202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202C" w:rsidRDefault="00DB202C" w:rsidP="00DB202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Cs w:val="22"/>
              </w:rPr>
              <w:t>Τόνερ</w:t>
            </w:r>
            <w:proofErr w:type="spellEnd"/>
            <w:r>
              <w:rPr>
                <w:b/>
                <w:bCs/>
                <w:color w:val="000000"/>
                <w:szCs w:val="22"/>
              </w:rPr>
              <w:t xml:space="preserve"> SAMSUNG MLT-D101S Black</w:t>
            </w:r>
          </w:p>
          <w:p w:rsidR="00DB202C" w:rsidRPr="00DB202C" w:rsidRDefault="00DB202C" w:rsidP="00DB202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Cs w:val="22"/>
                <w:lang w:val="en-US" w:eastAsia="el-GR"/>
              </w:rPr>
            </w:pPr>
            <w:r>
              <w:rPr>
                <w:b/>
                <w:bCs/>
                <w:color w:val="000000"/>
                <w:szCs w:val="22"/>
                <w:lang w:val="el-GR"/>
              </w:rPr>
              <w:t>Γνήσιο</w:t>
            </w:r>
          </w:p>
          <w:p w:rsidR="00DB202C" w:rsidRPr="00DB202C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B202C" w:rsidRPr="008D329F" w:rsidTr="00DB202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202C" w:rsidRPr="00763B8B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proofErr w:type="gramStart"/>
            <w:r w:rsidRPr="00763B8B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Σελίδες</w:t>
            </w:r>
            <w:proofErr w:type="spellEnd"/>
            <w:r w:rsidRPr="00763B8B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:</w:t>
            </w:r>
            <w:proofErr w:type="gramEnd"/>
            <w:r w:rsidRPr="00763B8B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1500</w:t>
            </w:r>
          </w:p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B202C" w:rsidRPr="008D329F" w:rsidTr="00DB202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B202C" w:rsidRPr="008D329F" w:rsidRDefault="00AC37BB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B202C" w:rsidRPr="008D329F" w:rsidRDefault="00DB202C" w:rsidP="00DB20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DB202C" w:rsidRDefault="00DB202C" w:rsidP="00DB202C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065A3" w:rsidRPr="008D329F" w:rsidTr="00A053B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065A3" w:rsidRPr="00E85B37" w:rsidRDefault="00A065A3" w:rsidP="00A065A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ΠΟΛΙΤΙΚΩΝ ΜΗΧΑΝΙΚΩΝ-10</w:t>
            </w:r>
          </w:p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</w:p>
        </w:tc>
      </w:tr>
      <w:tr w:rsidR="00A065A3" w:rsidRPr="008D329F" w:rsidTr="00A053B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065A3" w:rsidRPr="008D329F" w:rsidTr="00A053B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065A3" w:rsidRPr="008D329F" w:rsidTr="00A053B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065A3" w:rsidRPr="008D329F" w:rsidTr="00A053B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065A3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63CE5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A63CE5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Τόνερ</w:t>
            </w:r>
            <w:proofErr w:type="spellEnd"/>
            <w:r w:rsidRPr="00A63CE5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RICOH MP5054</w:t>
            </w:r>
          </w:p>
          <w:p w:rsidR="00A065A3" w:rsidRPr="00A63CE5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DC620D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ΓΝΗΣΙΟ</w:t>
            </w:r>
          </w:p>
          <w:p w:rsidR="00A065A3" w:rsidRPr="00864451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065A3" w:rsidRPr="008D329F" w:rsidTr="00A053B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065A3" w:rsidRPr="008D329F" w:rsidRDefault="00AC37BB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065A3" w:rsidRPr="008D329F" w:rsidRDefault="00A065A3" w:rsidP="00AC37B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65A3" w:rsidRPr="008D329F" w:rsidRDefault="00A065A3" w:rsidP="00A053B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065A3" w:rsidRPr="00DB202C" w:rsidRDefault="00A065A3" w:rsidP="00DB202C"/>
    <w:sectPr w:rsidR="00A065A3" w:rsidRPr="00DB202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8B"/>
    <w:rsid w:val="005750C3"/>
    <w:rsid w:val="005F039E"/>
    <w:rsid w:val="00815E8B"/>
    <w:rsid w:val="00A065A3"/>
    <w:rsid w:val="00AC37BB"/>
    <w:rsid w:val="00AC5986"/>
    <w:rsid w:val="00D907E6"/>
    <w:rsid w:val="00DB202C"/>
    <w:rsid w:val="00E8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0D29C"/>
  <w15:chartTrackingRefBased/>
  <w15:docId w15:val="{C005D67D-BD17-4802-A2D2-9BF87DC24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7E6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8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A169C622</Template>
  <TotalTime>9</TotalTime>
  <Pages>2</Pages>
  <Words>231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CHATZIGIANNIS KONSTANTINOS</cp:lastModifiedBy>
  <cp:revision>7</cp:revision>
  <dcterms:created xsi:type="dcterms:W3CDTF">2025-11-20T11:43:00Z</dcterms:created>
  <dcterms:modified xsi:type="dcterms:W3CDTF">2025-11-20T13:08:00Z</dcterms:modified>
</cp:coreProperties>
</file>